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 w:rsidRPr="00B93F5A">
              <w:rPr>
                <w:color w:val="0000FF"/>
              </w:rPr>
              <w:t>VGHR-2026-017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 w:rsidRPr="00B93F5A">
              <w:rPr>
                <w:color w:val="0000FF"/>
              </w:rPr>
              <w:t>Umbau / Anbau Kindergarten "Rappelkiste" in Bergen - PV-Anlage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B93F5A" w:rsidRDefault="00ED69E5" w:rsidP="00A052CE">
            <w:pPr>
              <w:rPr>
                <w:color w:val="0000FF"/>
              </w:rPr>
            </w:pPr>
            <w:r w:rsidRPr="00B93F5A">
              <w:rPr>
                <w:color w:val="0000FF"/>
              </w:rPr>
              <w:t>Umbau / Anbau Kindergarten "Rappelkiste" in Bergen - PV-Anlage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3F5A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233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Zimmer Philipp</cp:lastModifiedBy>
  <cp:revision>2</cp:revision>
  <cp:lastPrinted>2010-03-03T17:04:00Z</cp:lastPrinted>
  <dcterms:created xsi:type="dcterms:W3CDTF">2026-05-13T09:11:00Z</dcterms:created>
  <dcterms:modified xsi:type="dcterms:W3CDTF">2026-05-13T09:11:00Z</dcterms:modified>
</cp:coreProperties>
</file>